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AD55B" w14:textId="27C2D9DC" w:rsidR="005A1FB9" w:rsidRPr="003909CC" w:rsidRDefault="005A1FB9" w:rsidP="005A1F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 w:rsidRPr="006D3E5B">
        <w:rPr>
          <w:rFonts w:eastAsia="Times New Roman"/>
          <w:b/>
          <w:noProof/>
          <w:sz w:val="24"/>
        </w:rPr>
        <w:t>3GPP TSG Meeting #96e</w:t>
      </w:r>
      <w:r w:rsidRPr="006D3E5B">
        <w:rPr>
          <w:rFonts w:eastAsia="Times New Roman"/>
          <w:b/>
          <w:noProof/>
          <w:sz w:val="24"/>
        </w:rPr>
        <w:tab/>
        <w:t>SP-220</w:t>
      </w:r>
      <w:r>
        <w:rPr>
          <w:rFonts w:eastAsia="Times New Roman"/>
          <w:b/>
          <w:noProof/>
          <w:sz w:val="24"/>
        </w:rPr>
        <w:t>52</w:t>
      </w:r>
      <w:r w:rsidR="00C973CF">
        <w:rPr>
          <w:rFonts w:eastAsia="Times New Roman"/>
          <w:b/>
          <w:noProof/>
          <w:sz w:val="24"/>
        </w:rPr>
        <w:t>8</w:t>
      </w:r>
    </w:p>
    <w:p w14:paraId="16C7DB0E" w14:textId="77777777" w:rsidR="005A1FB9" w:rsidRDefault="005A1FB9" w:rsidP="005A1F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>
        <w:rPr>
          <w:rFonts w:ascii="Arial" w:hAnsi="Arial"/>
          <w:b/>
          <w:noProof/>
          <w:sz w:val="24"/>
          <w:lang w:eastAsia="en-US"/>
        </w:rPr>
        <w:t>Budapest, Hungary</w:t>
      </w:r>
      <w:r w:rsidRPr="00FE1846">
        <w:rPr>
          <w:rFonts w:ascii="Arial" w:hAnsi="Arial"/>
          <w:b/>
          <w:noProof/>
          <w:sz w:val="24"/>
          <w:lang w:eastAsia="en-US"/>
        </w:rPr>
        <w:t xml:space="preserve">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0C2B5725" w14:textId="77777777" w:rsidR="005A1FB9" w:rsidRPr="00FE1846" w:rsidRDefault="005A1FB9" w:rsidP="005A1F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hint="eastAsia"/>
          <w:b/>
          <w:noProof/>
          <w:sz w:val="24"/>
          <w:lang w:eastAsia="en-US"/>
        </w:rPr>
      </w:pPr>
    </w:p>
    <w:p w14:paraId="75BADC9D" w14:textId="77777777" w:rsidR="005A1FB9" w:rsidRPr="00FB4D87" w:rsidRDefault="005A1FB9" w:rsidP="005A1F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1CAE5964" w14:textId="46430DB9" w:rsidR="005A1FB9" w:rsidRDefault="005A1FB9" w:rsidP="005A1F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bCs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>
        <w:rPr>
          <w:rFonts w:ascii="Arial" w:eastAsia="Courier New" w:hAnsi="Arial" w:cs="Arial"/>
          <w:b/>
          <w:lang w:eastAsia="zh-CN"/>
        </w:rPr>
        <w:t>New</w:t>
      </w:r>
      <w:r w:rsidRPr="008120D1">
        <w:rPr>
          <w:rFonts w:ascii="Arial" w:eastAsia="Courier New" w:hAnsi="Arial" w:cs="Arial"/>
          <w:b/>
          <w:lang w:eastAsia="zh-CN"/>
        </w:rPr>
        <w:t xml:space="preserve"> SID</w:t>
      </w:r>
      <w:r w:rsidRPr="00AD5063">
        <w:rPr>
          <w:rFonts w:ascii="Arial" w:eastAsia="Courier New" w:hAnsi="Arial" w:cs="Arial"/>
          <w:b/>
          <w:lang w:eastAsia="zh-CN"/>
        </w:rPr>
        <w:t xml:space="preserve"> on </w:t>
      </w:r>
      <w:r w:rsidRPr="005A1FB9">
        <w:rPr>
          <w:rFonts w:ascii="Arial" w:eastAsia="Courier New" w:hAnsi="Arial" w:cs="Arial"/>
          <w:b/>
          <w:lang w:eastAsia="zh-CN"/>
        </w:rPr>
        <w:t>Security aspects for 5WWC Phase 2</w:t>
      </w:r>
    </w:p>
    <w:p w14:paraId="67A80999" w14:textId="77777777" w:rsidR="005A1FB9" w:rsidRPr="006E5DD5" w:rsidRDefault="005A1FB9" w:rsidP="005A1F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14:paraId="34851C3B" w14:textId="77777777" w:rsidR="005A1FB9" w:rsidRDefault="005A1FB9" w:rsidP="005A1FB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D3E5B">
        <w:rPr>
          <w:b/>
          <w:lang w:eastAsia="zh-CN"/>
        </w:rPr>
        <w:t>Agenda Item:</w:t>
      </w:r>
      <w:r>
        <w:rPr>
          <w:b/>
          <w:lang w:eastAsia="zh-CN"/>
        </w:rPr>
        <w:t xml:space="preserve">               </w:t>
      </w:r>
      <w:r w:rsidRPr="006D3E5B">
        <w:rPr>
          <w:b/>
          <w:lang w:eastAsia="zh-CN"/>
        </w:rPr>
        <w:t>6.</w:t>
      </w:r>
      <w:bookmarkEnd w:id="0"/>
      <w:r>
        <w:rPr>
          <w:b/>
          <w:lang w:eastAsia="zh-CN"/>
        </w:rPr>
        <w:t>4</w:t>
      </w:r>
    </w:p>
    <w:p w14:paraId="76F2D704" w14:textId="77777777" w:rsidR="00094013" w:rsidRDefault="00094013" w:rsidP="00C12B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EAB186" w14:textId="77777777" w:rsidR="00094013" w:rsidRDefault="00094013" w:rsidP="00C12B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847EB2" w14:textId="5D2FAC1D" w:rsidR="00C12B07" w:rsidRPr="00F25496" w:rsidRDefault="00C12B07" w:rsidP="00C12B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975E9">
        <w:rPr>
          <w:b/>
          <w:i/>
          <w:noProof/>
          <w:sz w:val="28"/>
        </w:rPr>
        <w:t>1217</w:t>
      </w:r>
    </w:p>
    <w:p w14:paraId="3FFD53EC" w14:textId="74C68426" w:rsidR="00C12B07" w:rsidRPr="00575466" w:rsidRDefault="00C12B07" w:rsidP="00C12B07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  <w:r w:rsidRPr="00F3384C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      Revision of S3-22</w:t>
      </w:r>
      <w:r w:rsidR="007975E9">
        <w:rPr>
          <w:noProof/>
        </w:rPr>
        <w:t>0895</w:t>
      </w:r>
    </w:p>
    <w:p w14:paraId="3C8C29FC" w14:textId="0CD7684B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8E8A49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5655DF" w:rsidRPr="00527E0E">
        <w:rPr>
          <w:rFonts w:ascii="Arial" w:hAnsi="Arial"/>
          <w:b/>
          <w:sz w:val="24"/>
          <w:szCs w:val="24"/>
          <w:lang w:val="en-US" w:eastAsia="zh-CN"/>
        </w:rPr>
        <w:t>Nokia, Nokia Shanghai Bell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Cable</w:t>
      </w:r>
      <w:r w:rsidR="001522A7">
        <w:rPr>
          <w:rFonts w:ascii="Arial" w:hAnsi="Arial"/>
          <w:b/>
          <w:sz w:val="24"/>
          <w:szCs w:val="24"/>
          <w:lang w:val="en-US" w:eastAsia="zh-CN"/>
        </w:rPr>
        <w:t>L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abs,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 xml:space="preserve"> Charter Communications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B26550">
        <w:rPr>
          <w:rFonts w:ascii="Arial" w:hAnsi="Arial"/>
          <w:b/>
          <w:sz w:val="24"/>
          <w:szCs w:val="24"/>
          <w:lang w:val="en-US" w:eastAsia="zh-CN"/>
        </w:rPr>
        <w:t xml:space="preserve"> Lenovo, Apple</w:t>
      </w:r>
      <w:r w:rsidR="00226414">
        <w:rPr>
          <w:rFonts w:ascii="Arial" w:hAnsi="Arial"/>
          <w:b/>
          <w:sz w:val="24"/>
          <w:szCs w:val="24"/>
          <w:lang w:val="en-US" w:eastAsia="zh-CN"/>
        </w:rPr>
        <w:t xml:space="preserve">, Huawei, </w:t>
      </w:r>
      <w:r w:rsidR="00226414" w:rsidRPr="00226414">
        <w:rPr>
          <w:rFonts w:ascii="Arial" w:hAnsi="Arial"/>
          <w:b/>
          <w:sz w:val="24"/>
          <w:szCs w:val="24"/>
          <w:lang w:val="en-US" w:eastAsia="zh-CN"/>
        </w:rPr>
        <w:t>HiSilicon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77734250" w14:textId="59EAB77D" w:rsidR="006C2E80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Title: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bookmarkStart w:id="2" w:name="_Hlk102990631"/>
      <w:r w:rsidRPr="00527E0E">
        <w:rPr>
          <w:rFonts w:ascii="Arial" w:hAnsi="Arial"/>
          <w:b/>
          <w:sz w:val="24"/>
          <w:szCs w:val="24"/>
          <w:lang w:val="en-US" w:eastAsia="zh-CN"/>
        </w:rPr>
        <w:t>New</w:t>
      </w:r>
      <w:r w:rsidR="00AF4E46" w:rsidRPr="00527E0E">
        <w:rPr>
          <w:rFonts w:ascii="Arial" w:hAnsi="Arial"/>
          <w:b/>
          <w:sz w:val="24"/>
          <w:szCs w:val="24"/>
          <w:lang w:val="en-US" w:eastAsia="zh-CN"/>
        </w:rPr>
        <w:t xml:space="preserve"> S</w:t>
      </w:r>
      <w:r w:rsidR="00D31CC8" w:rsidRPr="00527E0E">
        <w:rPr>
          <w:rFonts w:ascii="Arial" w:hAnsi="Arial"/>
          <w:b/>
          <w:sz w:val="24"/>
          <w:szCs w:val="24"/>
          <w:lang w:val="en-US" w:eastAsia="zh-CN"/>
        </w:rPr>
        <w:t>ID on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bookmarkStart w:id="3" w:name="_Hlk94728645"/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>Security aspects for 5WWC Phase 2</w:t>
      </w:r>
      <w:bookmarkEnd w:id="2"/>
    </w:p>
    <w:p w14:paraId="5F56A0A9" w14:textId="77777777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bookmarkEnd w:id="3"/>
    <w:p w14:paraId="195E59E6" w14:textId="30BB4CD8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774BD5">
        <w:rPr>
          <w:rFonts w:ascii="Arial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795E3981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1038C7" w:rsidRPr="001038C7">
        <w:rPr>
          <w:rFonts w:eastAsia="Malgun Gothic"/>
          <w:i/>
          <w:lang w:eastAsia="en-US"/>
        </w:rPr>
        <w:t>960030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4" w:name="bm840085"/>
      <w:tr w:rsidR="007A2AD8" w14:paraId="0166C52E" w14:textId="77777777" w:rsidTr="006C2E80">
        <w:trPr>
          <w:cantSplit/>
          <w:jc w:val="center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4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</w:t>
            </w:r>
            <w:r>
              <w:t xml:space="preserve">SA2 </w:t>
            </w:r>
            <w:r w:rsidRPr="00B1351B">
              <w:t xml:space="preserve">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r w:rsidR="00122123">
        <w:t xml:space="preserve"> </w:t>
      </w:r>
      <w:r w:rsidR="00946DA7">
        <w:t>To address those scenarios, to better support wireline access in 5G systems and Trusted Non-3GPP Access networks, SA2 has approved a SID on 5WWC phase 2 in Rel-18. The progress of the 5WWC Phase2 SA2 is captured in 23700-17, where 2</w:t>
      </w:r>
      <w:r w:rsidR="00F074DF">
        <w:t>5</w:t>
      </w:r>
      <w:r w:rsidR="00946DA7">
        <w:t xml:space="preserve"> solutions are already included in the TR. In this TR, SA2 defines the </w:t>
      </w:r>
      <w:r w:rsidR="00F21BD6">
        <w:t>various</w:t>
      </w:r>
      <w:r w:rsidR="00946DA7">
        <w:t xml:space="preserve"> kinds of devices sitting behind the RG:</w:t>
      </w:r>
    </w:p>
    <w:p w14:paraId="34632553" w14:textId="2F2A7DB3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b/>
          <w:bCs/>
          <w:color w:val="000000"/>
          <w:sz w:val="20"/>
          <w:szCs w:val="20"/>
        </w:rPr>
      </w:pPr>
      <w:r w:rsidRPr="00200094">
        <w:rPr>
          <w:b/>
          <w:bCs/>
          <w:color w:val="000000"/>
          <w:sz w:val="20"/>
          <w:szCs w:val="20"/>
        </w:rPr>
        <w:t xml:space="preserve">Authenticable Non-3GPP (AUN3) devices: </w:t>
      </w:r>
      <w:r w:rsidR="00884319">
        <w:rPr>
          <w:rFonts w:eastAsia="Batang"/>
          <w:color w:val="000000"/>
          <w:sz w:val="20"/>
          <w:szCs w:val="20"/>
          <w:lang w:eastAsia="ja-JP"/>
        </w:rPr>
        <w:t>It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is a Non-3GPP device that does not support NAS over non-3GPP access</w:t>
      </w:r>
      <w:r>
        <w:rPr>
          <w:rFonts w:eastAsia="Batang"/>
          <w:color w:val="000000"/>
          <w:sz w:val="20"/>
          <w:szCs w:val="20"/>
          <w:lang w:eastAsia="ja-JP"/>
        </w:rPr>
        <w:t>,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but it possesses 5G credentials</w:t>
      </w:r>
      <w:r>
        <w:rPr>
          <w:rFonts w:eastAsia="Batang"/>
          <w:color w:val="000000"/>
          <w:sz w:val="20"/>
          <w:szCs w:val="20"/>
          <w:lang w:eastAsia="ja-JP"/>
        </w:rPr>
        <w:t xml:space="preserve">, hence </w:t>
      </w:r>
      <w:r w:rsidRPr="00603FEF">
        <w:rPr>
          <w:rFonts w:eastAsia="Batang"/>
          <w:color w:val="000000"/>
          <w:sz w:val="20"/>
          <w:szCs w:val="20"/>
          <w:lang w:eastAsia="ja-JP"/>
        </w:rPr>
        <w:t>it can be authenticated by 5GC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. i.e. USIM will be </w:t>
      </w:r>
      <w:r>
        <w:rPr>
          <w:rFonts w:eastAsia="Batang"/>
          <w:color w:val="000000"/>
          <w:sz w:val="20"/>
          <w:szCs w:val="20"/>
          <w:lang w:eastAsia="ja-JP"/>
        </w:rPr>
        <w:t>present</w:t>
      </w:r>
      <w:r w:rsidRPr="00200094">
        <w:rPr>
          <w:rFonts w:eastAsia="Batang"/>
          <w:color w:val="000000"/>
          <w:sz w:val="20"/>
          <w:szCs w:val="20"/>
          <w:lang w:eastAsia="ja-JP"/>
        </w:rPr>
        <w:t>, but the protocol stack (NAS) will not be there.</w:t>
      </w:r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Non-Authenticable Non-3GPP (NAUN3) devices:</w:t>
      </w:r>
      <w:r w:rsidRPr="00200094">
        <w:rPr>
          <w:b/>
          <w:bCs/>
          <w:color w:val="000000"/>
          <w:sz w:val="20"/>
          <w:szCs w:val="20"/>
        </w:rPr>
        <w:t xml:space="preserve"> </w:t>
      </w:r>
      <w:r w:rsidRPr="00200094">
        <w:rPr>
          <w:color w:val="000000"/>
          <w:sz w:val="20"/>
          <w:szCs w:val="20"/>
        </w:rPr>
        <w:t xml:space="preserve">A Non-3GPP device that the 5GC cannot authenticate. </w:t>
      </w:r>
    </w:p>
    <w:p w14:paraId="7485B643" w14:textId="76BE533F" w:rsidR="00946DA7" w:rsidRPr="00200094" w:rsidRDefault="00946DA7" w:rsidP="00946DA7">
      <w:r>
        <w:t>In SA2, several solutions are proposed to address differentiated services (e.g., QoS and charging) for various types of non-3GPP devices and UEs connected behind a 5G-RG. However, authorization and authentication of those devices should be addressed in SA3.</w:t>
      </w:r>
    </w:p>
    <w:p w14:paraId="48AE0BB2" w14:textId="5C72840D" w:rsidR="00946DA7" w:rsidRDefault="00946DA7" w:rsidP="00946DA7">
      <w:r>
        <w:t xml:space="preserve">Another </w:t>
      </w:r>
      <w:r w:rsidR="00BA658A">
        <w:t>issue</w:t>
      </w:r>
      <w:r>
        <w:t xml:space="preserve"> is related to how to select the TNGF/N3IWF that supports the </w:t>
      </w:r>
      <w:r w:rsidRPr="00200094">
        <w:t>S-NSSAI</w:t>
      </w:r>
      <w:r>
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</w:r>
    </w:p>
    <w:p w14:paraId="47F6600E" w14:textId="51CFE1D6" w:rsidR="000145CD" w:rsidRDefault="000145CD" w:rsidP="00946DA7">
      <w:r>
        <w:t>Security aspects of SA2 5WWC SID need to be studied in SA3 in Rel-18.</w:t>
      </w:r>
    </w:p>
    <w:p w14:paraId="3E006A9A" w14:textId="77777777" w:rsidR="008F00D2" w:rsidRPr="00BF6270" w:rsidRDefault="008F00D2" w:rsidP="00430E0A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r w:rsidR="009E1E6E">
        <w:t>identify, authenticate and authorize the</w:t>
      </w:r>
      <w:r w:rsidR="002F4DA7">
        <w:t xml:space="preserve"> </w:t>
      </w:r>
      <w:r w:rsidR="002F4DA7" w:rsidRPr="00F0172A">
        <w:t>Authenticable N</w:t>
      </w:r>
      <w:r w:rsidR="009E1E6E">
        <w:t>on-3GPP</w:t>
      </w:r>
      <w:r>
        <w:t xml:space="preserve"> devices </w:t>
      </w:r>
      <w:r w:rsidR="009E1E6E">
        <w:t xml:space="preserve">behind the </w:t>
      </w:r>
      <w:r w:rsidR="00F502C2">
        <w:t xml:space="preserve">Residential Gateway (RG) </w:t>
      </w:r>
      <w:r>
        <w:t xml:space="preserve">connecting </w:t>
      </w:r>
      <w:r w:rsidR="009E1E6E">
        <w:t>to the network.</w:t>
      </w:r>
    </w:p>
    <w:p w14:paraId="5F223ABA" w14:textId="1E8CB3A7" w:rsidR="00F04954" w:rsidRDefault="00F04954" w:rsidP="00F04954">
      <w:pPr>
        <w:pStyle w:val="ListParagraph"/>
        <w:numPr>
          <w:ilvl w:val="0"/>
          <w:numId w:val="18"/>
        </w:numPr>
      </w:pPr>
      <w:r>
        <w:t>Whether and how to identify, authenticate and authorize the 3GPP devices (UE or N5CW devices) behind the Residential Gateway (RG) connecting to the network.</w:t>
      </w:r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</w:pPr>
      <w:r>
        <w:t>S</w:t>
      </w:r>
      <w:r w:rsidRPr="000555C4">
        <w:t xml:space="preserve">ecurity aspects </w:t>
      </w:r>
      <w:r w:rsidR="003C5D93" w:rsidRPr="00943033">
        <w:t>of supporting slice in 5WWC</w:t>
      </w:r>
      <w:r w:rsidR="00943033">
        <w:t>.</w:t>
      </w:r>
    </w:p>
    <w:p w14:paraId="12B5EC92" w14:textId="77777777" w:rsidR="00F742AE" w:rsidRDefault="00F742AE" w:rsidP="002F3B48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430E0A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72CA84A0" w:rsidR="00632D7E" w:rsidRDefault="00A964AF" w:rsidP="00430E0A">
            <w:pPr>
              <w:pStyle w:val="TAL"/>
            </w:pPr>
            <w:r>
              <w:t>CableLabs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5BF721E8" w:rsidR="00632D7E" w:rsidRDefault="008A7D8C" w:rsidP="00430E0A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74CE72D8" w:rsidR="0036641B" w:rsidRDefault="00DE17FD" w:rsidP="00430E0A">
            <w:pPr>
              <w:pStyle w:val="TAL"/>
            </w:pPr>
            <w:r>
              <w:t>Lenovo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6E52FC54" w:rsidR="0055573B" w:rsidRDefault="00DE17FD" w:rsidP="00430E0A">
            <w:pPr>
              <w:pStyle w:val="TAL"/>
            </w:pPr>
            <w:r>
              <w:t>Apple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7454C3B0" w:rsidR="00F26F4F" w:rsidRDefault="00226414" w:rsidP="00430E0A">
            <w:pPr>
              <w:pStyle w:val="TAL"/>
            </w:pPr>
            <w:r>
              <w:t>Huawei</w:t>
            </w:r>
          </w:p>
        </w:tc>
      </w:tr>
      <w:tr w:rsidR="00226414" w14:paraId="5855149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EA824" w14:textId="67721840" w:rsidR="00226414" w:rsidRDefault="00226414" w:rsidP="00430E0A">
            <w:pPr>
              <w:pStyle w:val="TAL"/>
            </w:pPr>
            <w:r>
              <w:rPr>
                <w:rFonts w:eastAsia="SimSun"/>
                <w:lang w:eastAsia="zh-CN"/>
              </w:rPr>
              <w:t>HiSilicon</w:t>
            </w: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C6ABB" w14:textId="77777777" w:rsidR="00D50C01" w:rsidRDefault="00D50C01" w:rsidP="00430E0A">
      <w:r>
        <w:separator/>
      </w:r>
    </w:p>
  </w:endnote>
  <w:endnote w:type="continuationSeparator" w:id="0">
    <w:p w14:paraId="5B56EC90" w14:textId="77777777" w:rsidR="00D50C01" w:rsidRDefault="00D50C01" w:rsidP="0043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007D" w14:textId="77777777" w:rsidR="00D50C01" w:rsidRDefault="00D50C01" w:rsidP="00430E0A">
      <w:r>
        <w:separator/>
      </w:r>
    </w:p>
  </w:footnote>
  <w:footnote w:type="continuationSeparator" w:id="0">
    <w:p w14:paraId="76609C99" w14:textId="77777777" w:rsidR="00D50C01" w:rsidRDefault="00D50C01" w:rsidP="0043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75pt;height:12.7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E3E09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90EA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FA50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709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2E78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E5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4A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F8E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5C1A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021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4"/>
  </w:num>
  <w:num w:numId="5">
    <w:abstractNumId w:val="25"/>
  </w:num>
  <w:num w:numId="6">
    <w:abstractNumId w:val="24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20"/>
  </w:num>
  <w:num w:numId="15">
    <w:abstractNumId w:val="15"/>
  </w:num>
  <w:num w:numId="16">
    <w:abstractNumId w:val="17"/>
  </w:num>
  <w:num w:numId="17">
    <w:abstractNumId w:val="18"/>
  </w:num>
  <w:num w:numId="18">
    <w:abstractNumId w:val="23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hsa1AP1SUoI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5C5"/>
    <w:rsid w:val="00025316"/>
    <w:rsid w:val="000267CB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94013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38C7"/>
    <w:rsid w:val="00104913"/>
    <w:rsid w:val="00117A2B"/>
    <w:rsid w:val="00120541"/>
    <w:rsid w:val="001211F3"/>
    <w:rsid w:val="00122123"/>
    <w:rsid w:val="00127B5D"/>
    <w:rsid w:val="00133B51"/>
    <w:rsid w:val="00134E9F"/>
    <w:rsid w:val="001522A7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B48"/>
    <w:rsid w:val="002F3C41"/>
    <w:rsid w:val="002F4DA7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F8A"/>
    <w:rsid w:val="004F5AA1"/>
    <w:rsid w:val="00502CD2"/>
    <w:rsid w:val="00504E33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1FB9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2DE4"/>
    <w:rsid w:val="005D3FEC"/>
    <w:rsid w:val="005D44BE"/>
    <w:rsid w:val="005D587C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96C"/>
    <w:rsid w:val="006E5E87"/>
    <w:rsid w:val="006F1A44"/>
    <w:rsid w:val="00706A1A"/>
    <w:rsid w:val="00707673"/>
    <w:rsid w:val="007162BE"/>
    <w:rsid w:val="00720AFF"/>
    <w:rsid w:val="00721122"/>
    <w:rsid w:val="00722267"/>
    <w:rsid w:val="007244C4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1E15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973CF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0C01"/>
    <w:rsid w:val="00D521C1"/>
    <w:rsid w:val="00D569A2"/>
    <w:rsid w:val="00D6037B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84CD8"/>
    <w:rsid w:val="00E90B85"/>
    <w:rsid w:val="00E91679"/>
    <w:rsid w:val="00E9245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EAF"/>
    <w:rsid w:val="00F502C2"/>
    <w:rsid w:val="00F5774F"/>
    <w:rsid w:val="00F6032A"/>
    <w:rsid w:val="00F62688"/>
    <w:rsid w:val="00F627E9"/>
    <w:rsid w:val="00F742AE"/>
    <w:rsid w:val="00F749B5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38C7"/>
  </w:style>
  <w:style w:type="paragraph" w:styleId="BlockText">
    <w:name w:val="Block Text"/>
    <w:basedOn w:val="Normal"/>
    <w:rsid w:val="001038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03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38C7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1038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8C7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1038C7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1038C7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1038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38C7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1038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38C7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1038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38C7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1038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38C7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1038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038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038C7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1038C7"/>
  </w:style>
  <w:style w:type="character" w:customStyle="1" w:styleId="DateChar">
    <w:name w:val="Date Char"/>
    <w:basedOn w:val="DefaultParagraphFont"/>
    <w:link w:val="Date"/>
    <w:rsid w:val="001038C7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1038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038C7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1038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038C7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1038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038C7"/>
    <w:rPr>
      <w:color w:val="000000"/>
      <w:lang w:eastAsia="ja-JP"/>
    </w:rPr>
  </w:style>
  <w:style w:type="paragraph" w:styleId="EnvelopeAddress">
    <w:name w:val="envelope address"/>
    <w:basedOn w:val="Normal"/>
    <w:rsid w:val="001038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038C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038C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038C7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1038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38C7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1038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038C7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1038C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1038C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038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038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038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038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038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038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038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038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8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8C7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1038C7"/>
    <w:pPr>
      <w:ind w:left="283" w:hanging="283"/>
      <w:contextualSpacing/>
    </w:pPr>
  </w:style>
  <w:style w:type="paragraph" w:styleId="List2">
    <w:name w:val="List 2"/>
    <w:basedOn w:val="Normal"/>
    <w:rsid w:val="001038C7"/>
    <w:pPr>
      <w:ind w:left="566" w:hanging="283"/>
      <w:contextualSpacing/>
    </w:pPr>
  </w:style>
  <w:style w:type="paragraph" w:styleId="List3">
    <w:name w:val="List 3"/>
    <w:basedOn w:val="Normal"/>
    <w:rsid w:val="001038C7"/>
    <w:pPr>
      <w:ind w:left="849" w:hanging="283"/>
      <w:contextualSpacing/>
    </w:pPr>
  </w:style>
  <w:style w:type="paragraph" w:styleId="List4">
    <w:name w:val="List 4"/>
    <w:basedOn w:val="Normal"/>
    <w:rsid w:val="001038C7"/>
    <w:pPr>
      <w:ind w:left="1132" w:hanging="283"/>
      <w:contextualSpacing/>
    </w:pPr>
  </w:style>
  <w:style w:type="paragraph" w:styleId="List5">
    <w:name w:val="List 5"/>
    <w:basedOn w:val="Normal"/>
    <w:rsid w:val="001038C7"/>
    <w:pPr>
      <w:ind w:left="1415" w:hanging="283"/>
      <w:contextualSpacing/>
    </w:pPr>
  </w:style>
  <w:style w:type="paragraph" w:styleId="ListBullet">
    <w:name w:val="List Bullet"/>
    <w:basedOn w:val="Normal"/>
    <w:rsid w:val="001038C7"/>
    <w:pPr>
      <w:numPr>
        <w:numId w:val="20"/>
      </w:numPr>
      <w:contextualSpacing/>
    </w:pPr>
  </w:style>
  <w:style w:type="paragraph" w:styleId="ListBullet2">
    <w:name w:val="List Bullet 2"/>
    <w:basedOn w:val="Normal"/>
    <w:rsid w:val="001038C7"/>
    <w:pPr>
      <w:numPr>
        <w:numId w:val="21"/>
      </w:numPr>
      <w:contextualSpacing/>
    </w:pPr>
  </w:style>
  <w:style w:type="paragraph" w:styleId="ListBullet3">
    <w:name w:val="List Bullet 3"/>
    <w:basedOn w:val="Normal"/>
    <w:rsid w:val="001038C7"/>
    <w:pPr>
      <w:numPr>
        <w:numId w:val="22"/>
      </w:numPr>
      <w:contextualSpacing/>
    </w:pPr>
  </w:style>
  <w:style w:type="paragraph" w:styleId="ListBullet4">
    <w:name w:val="List Bullet 4"/>
    <w:basedOn w:val="Normal"/>
    <w:rsid w:val="001038C7"/>
    <w:pPr>
      <w:numPr>
        <w:numId w:val="23"/>
      </w:numPr>
      <w:contextualSpacing/>
    </w:pPr>
  </w:style>
  <w:style w:type="paragraph" w:styleId="ListBullet5">
    <w:name w:val="List Bullet 5"/>
    <w:basedOn w:val="Normal"/>
    <w:rsid w:val="001038C7"/>
    <w:pPr>
      <w:numPr>
        <w:numId w:val="24"/>
      </w:numPr>
      <w:contextualSpacing/>
    </w:pPr>
  </w:style>
  <w:style w:type="paragraph" w:styleId="ListContinue">
    <w:name w:val="List Continue"/>
    <w:basedOn w:val="Normal"/>
    <w:rsid w:val="001038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38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38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38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38C7"/>
    <w:pPr>
      <w:spacing w:after="120"/>
      <w:ind w:left="1415"/>
      <w:contextualSpacing/>
    </w:pPr>
  </w:style>
  <w:style w:type="paragraph" w:styleId="ListNumber">
    <w:name w:val="List Number"/>
    <w:basedOn w:val="Normal"/>
    <w:rsid w:val="001038C7"/>
    <w:pPr>
      <w:numPr>
        <w:numId w:val="25"/>
      </w:numPr>
      <w:contextualSpacing/>
    </w:pPr>
  </w:style>
  <w:style w:type="paragraph" w:styleId="ListNumber2">
    <w:name w:val="List Number 2"/>
    <w:basedOn w:val="Normal"/>
    <w:rsid w:val="001038C7"/>
    <w:pPr>
      <w:numPr>
        <w:numId w:val="26"/>
      </w:numPr>
      <w:contextualSpacing/>
    </w:pPr>
  </w:style>
  <w:style w:type="paragraph" w:styleId="ListNumber3">
    <w:name w:val="List Number 3"/>
    <w:basedOn w:val="Normal"/>
    <w:rsid w:val="001038C7"/>
    <w:pPr>
      <w:numPr>
        <w:numId w:val="8"/>
      </w:numPr>
      <w:contextualSpacing/>
    </w:pPr>
  </w:style>
  <w:style w:type="paragraph" w:styleId="ListNumber4">
    <w:name w:val="List Number 4"/>
    <w:basedOn w:val="Normal"/>
    <w:rsid w:val="001038C7"/>
    <w:pPr>
      <w:numPr>
        <w:numId w:val="9"/>
      </w:numPr>
      <w:contextualSpacing/>
    </w:pPr>
  </w:style>
  <w:style w:type="paragraph" w:styleId="ListNumber5">
    <w:name w:val="List Number 5"/>
    <w:basedOn w:val="Normal"/>
    <w:rsid w:val="001038C7"/>
    <w:pPr>
      <w:numPr>
        <w:numId w:val="10"/>
      </w:numPr>
      <w:contextualSpacing/>
    </w:pPr>
  </w:style>
  <w:style w:type="paragraph" w:styleId="MacroText">
    <w:name w:val="macro"/>
    <w:link w:val="MacroTextChar"/>
    <w:rsid w:val="00103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1038C7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103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38C7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1038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Indent">
    <w:name w:val="Normal Indent"/>
    <w:basedOn w:val="Normal"/>
    <w:rsid w:val="001038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38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038C7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038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038C7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038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8C7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1038C7"/>
  </w:style>
  <w:style w:type="character" w:customStyle="1" w:styleId="SalutationChar">
    <w:name w:val="Salutation Char"/>
    <w:basedOn w:val="DefaultParagraphFont"/>
    <w:link w:val="Salutation"/>
    <w:rsid w:val="001038C7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1038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038C7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103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1038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038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038C7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038C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1038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38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5AIRPNAIUNRU-931754773-2202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https://nokia.sharepoint.com/sites/c5g/security/_layouts/15/DocIdRedir.aspx?ID=5AIRPNAIUNRU-931754773-2202</Url>
      <Description>5AIRPNAIUNRU-931754773-2202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20FB71E-3278-48B4-BC5E-78896C6B6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2</cp:revision>
  <cp:lastPrinted>2000-02-29T11:31:00Z</cp:lastPrinted>
  <dcterms:created xsi:type="dcterms:W3CDTF">2022-05-31T09:32:00Z</dcterms:created>
  <dcterms:modified xsi:type="dcterms:W3CDTF">2022-05-31T09:32:00Z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_dlc_DocIdItemGuid">
    <vt:lpwstr>97b1e615-c08f-439d-91a1-ba8fa414314c</vt:lpwstr>
  </property>
</Properties>
</file>